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附件二：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宜宾学院校内勤工助学固定岗位考核表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填表部门（盖章）：                                                                                   考核月份：</w:t>
      </w:r>
    </w:p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071"/>
        <w:gridCol w:w="1155"/>
        <w:gridCol w:w="4016"/>
        <w:gridCol w:w="84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07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本月上岗次数</w:t>
            </w:r>
          </w:p>
        </w:tc>
        <w:tc>
          <w:tcPr>
            <w:tcW w:w="1155" w:type="dxa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本月上岗时间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（小时）</w:t>
            </w:r>
          </w:p>
        </w:tc>
        <w:tc>
          <w:tcPr>
            <w:tcW w:w="4016" w:type="dxa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    作    情    况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（遵纪情况、综合能力、工作内容及完成情况）</w:t>
            </w:r>
          </w:p>
        </w:tc>
        <w:tc>
          <w:tcPr>
            <w:tcW w:w="84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</w:t>
            </w:r>
          </w:p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1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64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tabs>
          <w:tab w:val="left" w:pos="7740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注：考核结论为：优秀、良好、合格与不合格四个档次。</w:t>
      </w:r>
      <w:r>
        <w:rPr>
          <w:rFonts w:ascii="宋体" w:hAnsi="宋体"/>
          <w:sz w:val="24"/>
        </w:rPr>
        <w:tab/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                                      部门填表人（签名）：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                                      填表时间：</w:t>
      </w:r>
    </w:p>
    <w:p>
      <w:pPr>
        <w:rPr>
          <w:rFonts w:ascii="宋体" w:hAnsi="宋体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15AE9"/>
    <w:rsid w:val="22215AE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2018-10-09T03:41:00Z</dcterms:created>
  <dc:creator>Administrator</dc:creator>
  <cp:lastModifiedBy>Administrator</cp:lastModifiedBy>
  <dcterms:modified xsi:type="dcterms:W3CDTF">2018-10-09T03:42:48Z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